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291F2" w14:textId="3AEC91A1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35505">
        <w:rPr>
          <w:rFonts w:cs="Arial"/>
          <w:b/>
          <w:sz w:val="24"/>
          <w:szCs w:val="24"/>
        </w:rPr>
        <w:t>97</w:t>
      </w:r>
      <w:r>
        <w:rPr>
          <w:b/>
          <w:i/>
          <w:sz w:val="28"/>
        </w:rPr>
        <w:tab/>
      </w:r>
      <w:r w:rsidR="00A535F7" w:rsidRPr="00A535F7">
        <w:rPr>
          <w:b/>
          <w:i/>
          <w:sz w:val="28"/>
        </w:rPr>
        <w:t>R5-226871</w:t>
      </w:r>
      <w:bookmarkStart w:id="1" w:name="_GoBack"/>
      <w:bookmarkEnd w:id="1"/>
    </w:p>
    <w:p w14:paraId="4BD5D325" w14:textId="27A76491" w:rsidR="00E61721" w:rsidRDefault="0033550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335505">
        <w:rPr>
          <w:rFonts w:ascii="Arial" w:hAnsi="Arial" w:cs="Arial"/>
          <w:b/>
          <w:bCs/>
          <w:sz w:val="24"/>
          <w:lang w:val="it-IT"/>
        </w:rPr>
        <w:t>Toulouse , France , 14th – 18th Nov.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4F1BB249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F87EC9">
              <w:rPr>
                <w:i/>
                <w:sz w:val="14"/>
              </w:rPr>
              <w:t>2</w:t>
            </w:r>
            <w:r w:rsidR="000E4AD6">
              <w:rPr>
                <w:i/>
                <w:sz w:val="14"/>
              </w:rPr>
              <w:t>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298A8D73" w:rsidR="00E61721" w:rsidRDefault="00855FB7" w:rsidP="006D6E3A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335505" w:rsidRPr="00DE2119">
              <w:t xml:space="preserve">Rel-17 </w:t>
            </w:r>
            <w:r w:rsidR="00335505" w:rsidRPr="00335505">
              <w:t>New CBW</w:t>
            </w:r>
            <w:r w:rsidR="00335505">
              <w:t xml:space="preserve"> </w:t>
            </w:r>
            <w:r w:rsidR="006D6E3A">
              <w:t>45</w:t>
            </w:r>
            <w:r w:rsidR="00335505">
              <w:t>MHz</w:t>
            </w:r>
            <w:r w:rsidR="00335505" w:rsidRPr="00335505">
              <w:t xml:space="preserve"> to existing band</w:t>
            </w:r>
            <w:r w:rsidR="00335505">
              <w:t xml:space="preserve"> n</w:t>
            </w:r>
            <w:r w:rsidR="006D6E3A">
              <w:t>1</w:t>
            </w:r>
            <w:r w:rsidR="00335505">
              <w:t xml:space="preserve"> 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18B43322" w:rsidR="00E61721" w:rsidRDefault="00335505">
            <w:pPr>
              <w:pStyle w:val="CRCoverPage"/>
              <w:spacing w:after="0"/>
              <w:ind w:left="100"/>
            </w:pPr>
            <w:r w:rsidRPr="00DE2119">
              <w:t>Huawei, Hisilicon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17348575" w:rsidR="00E61721" w:rsidRDefault="00335505" w:rsidP="006D6E3A">
            <w:pPr>
              <w:pStyle w:val="CRCoverPage"/>
              <w:spacing w:after="0"/>
              <w:ind w:left="100"/>
            </w:pPr>
            <w:r w:rsidRPr="00335505">
              <w:t>2022.</w:t>
            </w:r>
            <w:r w:rsidR="006D6E3A">
              <w:t>11</w:t>
            </w:r>
            <w:r w:rsidRPr="00335505">
              <w:t>.</w:t>
            </w:r>
            <w:r w:rsidR="006D6E3A">
              <w:t>01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1F5A182E" w:rsidR="00E61721" w:rsidRPr="00335505" w:rsidRDefault="0033550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5E5E6F6E" w:rsidR="00E61721" w:rsidRPr="00335505" w:rsidRDefault="0033550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47F96092" w:rsidR="00E61721" w:rsidRPr="00335505" w:rsidRDefault="00335505" w:rsidP="006D6E3A">
            <w:pPr>
              <w:pStyle w:val="CRCoverPage"/>
              <w:spacing w:after="0"/>
              <w:rPr>
                <w:rFonts w:eastAsiaTheme="minorEastAsia"/>
                <w:b/>
                <w:caps/>
                <w:lang w:eastAsia="zh-CN"/>
              </w:rPr>
            </w:pPr>
            <w:r w:rsidRPr="00335505">
              <w:rPr>
                <w:rFonts w:eastAsiaTheme="minorEastAsia"/>
                <w:b/>
                <w:caps/>
                <w:lang w:eastAsia="zh-CN"/>
              </w:rPr>
              <w:t>n</w:t>
            </w:r>
            <w:r w:rsidR="006D6E3A">
              <w:rPr>
                <w:rFonts w:eastAsiaTheme="minorEastAsia"/>
                <w:b/>
                <w:caps/>
                <w:lang w:eastAsia="zh-CN"/>
              </w:rPr>
              <w:t>1</w:t>
            </w:r>
            <w:r w:rsidRPr="00335505">
              <w:rPr>
                <w:rFonts w:eastAsiaTheme="minorEastAsia"/>
                <w:b/>
                <w:caps/>
                <w:lang w:eastAsia="zh-CN"/>
              </w:rPr>
              <w:t xml:space="preserve"> CBW (</w:t>
            </w:r>
            <w:r w:rsidR="006D6E3A">
              <w:rPr>
                <w:rFonts w:eastAsiaTheme="minorEastAsia"/>
                <w:b/>
                <w:caps/>
                <w:lang w:eastAsia="zh-CN"/>
              </w:rPr>
              <w:t>45</w:t>
            </w:r>
            <w:r w:rsidRPr="00335505">
              <w:rPr>
                <w:rFonts w:eastAsiaTheme="minorEastAsia"/>
                <w:b/>
                <w:caps/>
                <w:lang w:eastAsia="zh-CN"/>
              </w:rPr>
              <w:t>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p w14:paraId="148DB46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1B4F48B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A6224C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3F7E9AD2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70642A0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4636FA3F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 w14:paraId="462B221F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14:paraId="7FC8D3ED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5677350A" w14:textId="0611AE10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 xml:space="preserve">In the "Attachment" field replace the text with a reference to the TDOC number of the work plan of </w:t>
      </w:r>
      <w:r>
        <w:rPr>
          <w:i/>
          <w:iCs/>
          <w:color w:val="FF0000"/>
          <w:lang w:val="en-US"/>
        </w:rPr>
        <w:lastRenderedPageBreak/>
        <w:t>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10A500" w14:textId="77777777" w:rsidR="0049078C" w:rsidRDefault="0049078C">
      <w:pPr>
        <w:spacing w:after="0"/>
      </w:pPr>
      <w:r>
        <w:separator/>
      </w:r>
    </w:p>
  </w:endnote>
  <w:endnote w:type="continuationSeparator" w:id="0">
    <w:p w14:paraId="52CDED54" w14:textId="77777777" w:rsidR="0049078C" w:rsidRDefault="004907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F8132" w14:textId="77777777" w:rsidR="00E61721" w:rsidRDefault="00855FB7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8FF03" w14:textId="77777777" w:rsidR="0049078C" w:rsidRDefault="0049078C">
      <w:pPr>
        <w:spacing w:after="0"/>
      </w:pPr>
      <w:r>
        <w:separator/>
      </w:r>
    </w:p>
  </w:footnote>
  <w:footnote w:type="continuationSeparator" w:id="0">
    <w:p w14:paraId="211D5EB6" w14:textId="77777777" w:rsidR="0049078C" w:rsidRDefault="004907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DECDF" w14:textId="77777777" w:rsidR="00E61721" w:rsidRDefault="00E61721">
    <w:pPr>
      <w:pStyle w:val="af3"/>
    </w:pPr>
  </w:p>
  <w:p w14:paraId="3E4523B1" w14:textId="77777777" w:rsidR="00E61721" w:rsidRDefault="00E6172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505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078C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6E3A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2ADF"/>
    <w:rsid w:val="007D3424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5F7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6E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017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aa-ET" w:eastAsia="aa-E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B9CE885-E48D-4CE7-917E-4A5CEA487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341</Words>
  <Characters>1950</Characters>
  <Application>Microsoft Office Word</Application>
  <DocSecurity>0</DocSecurity>
  <Lines>16</Lines>
  <Paragraphs>4</Paragraphs>
  <ScaleCrop>false</ScaleCrop>
  <Company>ETSI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4</cp:revision>
  <cp:lastPrinted>2020-02-05T15:54:00Z</cp:lastPrinted>
  <dcterms:created xsi:type="dcterms:W3CDTF">2022-11-04T07:41:00Z</dcterms:created>
  <dcterms:modified xsi:type="dcterms:W3CDTF">2022-11-05T02:34:00Z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(3)Mhwn0uohM/nugFUMjFqmRQ3b8cjjOGGqczrShfZAWaSpJTOsvTqxSuKrS54+hpmF/EZo/OCD
GuxbIH4p9K1khXj/i+NnJDjAiqApHLuzHYpcElzoYsLAFNA2ZMjN48Ynbv8NneyTK8RyEOrJ
qwfvcmyhbNYFKS7zde81levTnOG5AN5d5VgiTt/yMTysji9Zp1XldbOu0anH4VSRoVey9Tst
mgIEzEsVR6a57X6eAD</vt:lpwstr>
  </property>
  <property fmtid="{D5CDD505-2E9C-101B-9397-08002B2CF9AE}" pid="6" name="_2015_ms_pID_7253431">
    <vt:lpwstr>uenbc8r/cQOjNSKMX2pBd9sNI3MpZfnJzh59jiB/kO0n35f3lb+47r
mz0iwTvxUMtgLpKRl1+nIzVPXmlyPf4FbljaDgya68BEFFEeRfOHv5S1raUB1bmdBlvV+sg+
wMHWNLUzY5BROAeZt+gVgVQEKYxtO/yZOIQKvflLrr0mMq+LD8g5eZs4twfGqboaJ3XQtuSs
cGuxzDwOqeDnAfNVkoOGgszT2+jw/Cyg4eix</vt:lpwstr>
  </property>
  <property fmtid="{D5CDD505-2E9C-101B-9397-08002B2CF9AE}" pid="7" name="_2015_ms_pID_7253432">
    <vt:lpwstr>9PhtJCr2f/GHn3sCbSONkOQ=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1667615654</vt:lpwstr>
  </property>
</Properties>
</file>